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Willian Ferreira dos Santos,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Secretário do Jacareí Gospel Festival,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secretaria e coordenação da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Willian Ferreira dos Santos,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Secretário do Jacareí Gospel Festival,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secretaria e coordenação da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6C3E24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C9D" w:rsidRDefault="00496C9D">
      <w:r>
        <w:separator/>
      </w:r>
    </w:p>
  </w:endnote>
  <w:endnote w:type="continuationSeparator" w:id="0">
    <w:p w:rsidR="00496C9D" w:rsidRDefault="00496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C9D" w:rsidRDefault="00496C9D">
      <w:r>
        <w:separator/>
      </w:r>
    </w:p>
  </w:footnote>
  <w:footnote w:type="continuationSeparator" w:id="0">
    <w:p w:rsidR="00496C9D" w:rsidRDefault="00496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5663A30C" wp14:editId="4772ED3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1F03E387" wp14:editId="733C658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6F0F70FC" wp14:editId="3E6E734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96C9D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C3E24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2015-08-18T15:18:00Z</dcterms:created>
  <dcterms:modified xsi:type="dcterms:W3CDTF">2015-08-18T15:18:00Z</dcterms:modified>
</cp:coreProperties>
</file>